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130BD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FERROUR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D479C92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F4E8C0A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5F5757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A67A3F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6CACB453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388ED4A8" w14:textId="77777777" w:rsidR="00C04656" w:rsidRPr="00065994" w:rsidRDefault="00C04656" w:rsidP="00C0465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A80F849" w14:textId="77777777" w:rsidR="00C04656" w:rsidRDefault="00C04656" w:rsidP="00C0465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0C1FEC2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D572414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30FF7AC" w14:textId="77777777" w:rsidR="00C04656" w:rsidRDefault="00C04656" w:rsidP="00C0465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October 2024</w:t>
      </w:r>
    </w:p>
    <w:p w14:paraId="7CD1A3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30F9" w14:textId="77777777" w:rsidR="00C04656" w:rsidRDefault="00C04656" w:rsidP="009139A6">
      <w:r>
        <w:separator/>
      </w:r>
    </w:p>
  </w:endnote>
  <w:endnote w:type="continuationSeparator" w:id="0">
    <w:p w14:paraId="1927D8BB" w14:textId="77777777" w:rsidR="00C04656" w:rsidRDefault="00C046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BB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52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C2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78B30" w14:textId="77777777" w:rsidR="00C04656" w:rsidRDefault="00C04656" w:rsidP="009139A6">
      <w:r>
        <w:separator/>
      </w:r>
    </w:p>
  </w:footnote>
  <w:footnote w:type="continuationSeparator" w:id="0">
    <w:p w14:paraId="2E893B37" w14:textId="77777777" w:rsidR="00C04656" w:rsidRDefault="00C046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C84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5B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7E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5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0560"/>
    <w:rsid w:val="00BA00AB"/>
    <w:rsid w:val="00C04656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8A269"/>
  <w15:chartTrackingRefBased/>
  <w15:docId w15:val="{E418DA85-F1CF-4CCD-92CA-26024BA0D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2025-01-11T07:45:00Z</dcterms:created>
  <dcterms:modified xsi:type="dcterms:W3CDTF">2025-01-11T07:45:00Z</dcterms:modified>
</cp:coreProperties>
</file>